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C8E66C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35C8E66F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E66D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E66E" w14:textId="77777777" w:rsidR="00C44B8B" w:rsidRPr="0023027D" w:rsidRDefault="00D57EF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57EFB">
              <w:rPr>
                <w:b/>
                <w:sz w:val="26"/>
                <w:szCs w:val="26"/>
              </w:rPr>
              <w:t>202A_138</w:t>
            </w:r>
          </w:p>
        </w:tc>
      </w:tr>
      <w:tr w:rsidR="00A67559" w:rsidRPr="00AD3C21" w14:paraId="35C8E672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E670" w14:textId="7777777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E671" w14:textId="77777777" w:rsidR="00A67559" w:rsidRPr="00D57EFB" w:rsidRDefault="0082793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57EFB">
              <w:rPr>
                <w:b/>
                <w:sz w:val="26"/>
                <w:szCs w:val="26"/>
                <w:lang w:val="en-US"/>
              </w:rPr>
              <w:t>2016093</w:t>
            </w:r>
          </w:p>
        </w:tc>
      </w:tr>
    </w:tbl>
    <w:p w14:paraId="35C8E673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35C8E674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35C8E675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35C8E676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35C8E677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35C8E678" w14:textId="77777777" w:rsidR="00C44B8B" w:rsidRPr="00CB6078" w:rsidRDefault="00C44B8B" w:rsidP="00C44B8B"/>
    <w:p w14:paraId="35C8E679" w14:textId="77777777" w:rsidR="00C44B8B" w:rsidRPr="00CB6078" w:rsidRDefault="00C44B8B" w:rsidP="00C44B8B"/>
    <w:p w14:paraId="35C8E67A" w14:textId="77777777" w:rsidR="00C44B8B" w:rsidRPr="00CB6078" w:rsidRDefault="00C44B8B" w:rsidP="00C44B8B"/>
    <w:p w14:paraId="35C8E67B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35C8E67C" w14:textId="77777777" w:rsidR="00A65683" w:rsidRPr="00A65683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</w:p>
    <w:p w14:paraId="35C8E67D" w14:textId="77777777" w:rsidR="00612811" w:rsidRPr="00505B5F" w:rsidRDefault="0070210C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505B5F" w:rsidRPr="00505B5F">
        <w:rPr>
          <w:b/>
          <w:sz w:val="26"/>
          <w:szCs w:val="26"/>
        </w:rPr>
        <w:t>Звено промежуточное ПРТ-7-1</w:t>
      </w:r>
      <w:r>
        <w:rPr>
          <w:b/>
          <w:sz w:val="26"/>
          <w:szCs w:val="26"/>
        </w:rPr>
        <w:t>)</w:t>
      </w:r>
      <w:r w:rsidR="00247A60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</w:t>
      </w:r>
      <w:r w:rsidR="00AA670B" w:rsidRPr="00505B5F">
        <w:rPr>
          <w:b/>
          <w:sz w:val="26"/>
          <w:szCs w:val="26"/>
        </w:rPr>
        <w:t xml:space="preserve"> </w:t>
      </w:r>
      <w:r w:rsidR="00AA670B" w:rsidRPr="00247A60">
        <w:rPr>
          <w:b/>
          <w:sz w:val="26"/>
          <w:szCs w:val="26"/>
          <w:u w:val="single"/>
        </w:rPr>
        <w:t>202</w:t>
      </w:r>
      <w:r w:rsidR="00AA670B" w:rsidRPr="00247A60">
        <w:rPr>
          <w:b/>
          <w:sz w:val="26"/>
          <w:szCs w:val="26"/>
          <w:u w:val="single"/>
          <w:lang w:val="en-US"/>
        </w:rPr>
        <w:t>A</w:t>
      </w:r>
    </w:p>
    <w:p w14:paraId="35C8E67E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5C8E67F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35C8E680" w14:textId="77777777" w:rsidR="00A305DC" w:rsidRDefault="00641E44" w:rsidP="00505B5F">
      <w:pPr>
        <w:tabs>
          <w:tab w:val="left" w:pos="1134"/>
        </w:tabs>
        <w:ind w:firstLine="709"/>
        <w:rPr>
          <w:sz w:val="24"/>
          <w:szCs w:val="24"/>
        </w:rPr>
      </w:pPr>
      <w:r w:rsidRPr="00505B5F">
        <w:rPr>
          <w:sz w:val="24"/>
          <w:szCs w:val="24"/>
        </w:rPr>
        <w:t xml:space="preserve">Технические требования, характеристики </w:t>
      </w:r>
      <w:r w:rsidR="00770408" w:rsidRPr="00505B5F">
        <w:rPr>
          <w:sz w:val="24"/>
          <w:szCs w:val="24"/>
        </w:rPr>
        <w:t>линейной арматуры и гасителей вибрации</w:t>
      </w:r>
      <w:r w:rsidR="005F3212" w:rsidRPr="00505B5F">
        <w:rPr>
          <w:sz w:val="24"/>
          <w:szCs w:val="24"/>
        </w:rPr>
        <w:t xml:space="preserve"> </w:t>
      </w:r>
      <w:r w:rsidR="004F4E9E" w:rsidRPr="00505B5F">
        <w:rPr>
          <w:sz w:val="24"/>
          <w:szCs w:val="24"/>
        </w:rPr>
        <w:t xml:space="preserve">должны соответствовать параметрам </w:t>
      </w:r>
      <w:r w:rsidR="00827936" w:rsidRPr="00505B5F">
        <w:rPr>
          <w:sz w:val="24"/>
          <w:szCs w:val="24"/>
        </w:rPr>
        <w:t>ТУ 3449-109-00111120-95</w:t>
      </w:r>
      <w:r w:rsidR="005F2A0E" w:rsidRPr="00505B5F">
        <w:rPr>
          <w:sz w:val="24"/>
          <w:szCs w:val="24"/>
        </w:rPr>
        <w:t xml:space="preserve"> </w:t>
      </w:r>
      <w:r w:rsidR="00505B5F">
        <w:rPr>
          <w:sz w:val="24"/>
          <w:szCs w:val="24"/>
        </w:rPr>
        <w:t>«</w:t>
      </w:r>
      <w:r w:rsidR="005F2A0E" w:rsidRPr="00505B5F">
        <w:rPr>
          <w:sz w:val="24"/>
          <w:szCs w:val="24"/>
        </w:rPr>
        <w:t>Звенья промежуточные</w:t>
      </w:r>
      <w:r w:rsidR="00505B5F">
        <w:rPr>
          <w:sz w:val="24"/>
          <w:szCs w:val="24"/>
        </w:rPr>
        <w:t>»</w:t>
      </w:r>
      <w:r w:rsidR="005F2A0E" w:rsidRPr="00505B5F">
        <w:rPr>
          <w:sz w:val="24"/>
          <w:szCs w:val="24"/>
        </w:rPr>
        <w:t>.</w:t>
      </w:r>
    </w:p>
    <w:p w14:paraId="35C8E681" w14:textId="77777777" w:rsidR="00505B5F" w:rsidRDefault="00505B5F" w:rsidP="00505B5F">
      <w:pPr>
        <w:tabs>
          <w:tab w:val="left" w:pos="1134"/>
        </w:tabs>
        <w:ind w:firstLine="709"/>
        <w:rPr>
          <w:sz w:val="24"/>
          <w:szCs w:val="24"/>
        </w:rPr>
      </w:pPr>
    </w:p>
    <w:p w14:paraId="35C8E682" w14:textId="77777777" w:rsidR="00505B5F" w:rsidRDefault="00505B5F" w:rsidP="0006010D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35C8E6CA" wp14:editId="35C8E6CB">
            <wp:extent cx="3619500" cy="2867025"/>
            <wp:effectExtent l="0" t="0" r="0" b="9525"/>
            <wp:docPr id="1" name="Рисунок 1" descr="&amp;Zcy;&amp;vcy;&amp;iecy;&amp;ncy;&amp;ocy; &amp;pcy;&amp;rcy;&amp;ocy;&amp;mcy;&amp;iecy;&amp;zhcy;&amp;ucy;&amp;tcy;&amp;ocy;&amp;chcy;&amp;ncy;&amp;ocy;&amp;iecy; &amp;Pcy;&amp;Rcy;&amp;Tcy;- 7-1 &amp;tcy;&amp;rcy;&amp;iecy;&amp;khcy;&amp;lcy;&amp;acy;&amp;pcy;&amp;chcy;&amp;acy;&amp;tcy;&amp;ocy;&amp;ie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Zcy;&amp;vcy;&amp;iecy;&amp;ncy;&amp;ocy; &amp;pcy;&amp;rcy;&amp;ocy;&amp;mcy;&amp;iecy;&amp;zhcy;&amp;ucy;&amp;tcy;&amp;ocy;&amp;chcy;&amp;ncy;&amp;ocy;&amp;iecy; &amp;Pcy;&amp;Rcy;&amp;Tcy;- 7-1 &amp;tcy;&amp;rcy;&amp;iecy;&amp;khcy;&amp;lcy;&amp;acy;&amp;pcy;&amp;chcy;&amp;acy;&amp;tcy;&amp;ocy;&amp;iecy;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8E683" w14:textId="77777777" w:rsidR="00505B5F" w:rsidRDefault="00505B5F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075"/>
        <w:gridCol w:w="1075"/>
        <w:gridCol w:w="1075"/>
        <w:gridCol w:w="1075"/>
        <w:gridCol w:w="1075"/>
        <w:gridCol w:w="1075"/>
        <w:gridCol w:w="1076"/>
        <w:gridCol w:w="1076"/>
        <w:gridCol w:w="1076"/>
      </w:tblGrid>
      <w:tr w:rsidR="00247A60" w14:paraId="35C8E68D" w14:textId="77777777" w:rsidTr="0006010D">
        <w:trPr>
          <w:jc w:val="center"/>
        </w:trPr>
        <w:tc>
          <w:tcPr>
            <w:tcW w:w="1075" w:type="dxa"/>
          </w:tcPr>
          <w:p w14:paraId="35C8E684" w14:textId="77777777" w:rsidR="00247A60" w:rsidRPr="00505B5F" w:rsidRDefault="0006010D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 звена</w:t>
            </w:r>
          </w:p>
        </w:tc>
        <w:tc>
          <w:tcPr>
            <w:tcW w:w="1075" w:type="dxa"/>
            <w:vAlign w:val="center"/>
          </w:tcPr>
          <w:p w14:paraId="35C8E685" w14:textId="77777777" w:rsidR="00247A60" w:rsidRDefault="00247A60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05B5F">
              <w:rPr>
                <w:sz w:val="24"/>
                <w:szCs w:val="24"/>
              </w:rPr>
              <w:t>Размер b, мм</w:t>
            </w:r>
          </w:p>
        </w:tc>
        <w:tc>
          <w:tcPr>
            <w:tcW w:w="1075" w:type="dxa"/>
            <w:vAlign w:val="center"/>
          </w:tcPr>
          <w:p w14:paraId="35C8E686" w14:textId="77777777" w:rsidR="00247A60" w:rsidRPr="00505B5F" w:rsidRDefault="00247A60" w:rsidP="00247A6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05B5F">
              <w:rPr>
                <w:sz w:val="24"/>
                <w:szCs w:val="24"/>
              </w:rPr>
              <w:t>Размер B, мм</w:t>
            </w:r>
          </w:p>
        </w:tc>
        <w:tc>
          <w:tcPr>
            <w:tcW w:w="1075" w:type="dxa"/>
            <w:vAlign w:val="center"/>
          </w:tcPr>
          <w:p w14:paraId="35C8E687" w14:textId="77777777" w:rsidR="00247A60" w:rsidRDefault="00247A60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05B5F">
              <w:rPr>
                <w:sz w:val="24"/>
                <w:szCs w:val="24"/>
              </w:rPr>
              <w:t>Размер B1,</w:t>
            </w:r>
            <w:r>
              <w:rPr>
                <w:sz w:val="24"/>
                <w:szCs w:val="24"/>
              </w:rPr>
              <w:t xml:space="preserve"> мм</w:t>
            </w:r>
          </w:p>
        </w:tc>
        <w:tc>
          <w:tcPr>
            <w:tcW w:w="1075" w:type="dxa"/>
            <w:vAlign w:val="center"/>
          </w:tcPr>
          <w:p w14:paraId="35C8E688" w14:textId="77777777" w:rsidR="00247A60" w:rsidRDefault="00247A60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05B5F">
              <w:rPr>
                <w:sz w:val="24"/>
                <w:szCs w:val="24"/>
              </w:rPr>
              <w:t>Размер d, мм</w:t>
            </w:r>
          </w:p>
        </w:tc>
        <w:tc>
          <w:tcPr>
            <w:tcW w:w="1075" w:type="dxa"/>
            <w:vAlign w:val="center"/>
          </w:tcPr>
          <w:p w14:paraId="35C8E689" w14:textId="77777777" w:rsidR="00247A60" w:rsidRDefault="00247A60" w:rsidP="00505B5F">
            <w:pPr>
              <w:ind w:firstLine="0"/>
              <w:jc w:val="center"/>
              <w:rPr>
                <w:sz w:val="24"/>
                <w:szCs w:val="24"/>
              </w:rPr>
            </w:pPr>
            <w:r w:rsidRPr="00505B5F">
              <w:rPr>
                <w:sz w:val="24"/>
                <w:szCs w:val="24"/>
              </w:rPr>
              <w:t>Размер D, мм</w:t>
            </w:r>
          </w:p>
        </w:tc>
        <w:tc>
          <w:tcPr>
            <w:tcW w:w="1076" w:type="dxa"/>
            <w:vAlign w:val="center"/>
          </w:tcPr>
          <w:p w14:paraId="35C8E68A" w14:textId="77777777" w:rsidR="00247A60" w:rsidRDefault="00247A60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05B5F">
              <w:rPr>
                <w:sz w:val="24"/>
                <w:szCs w:val="24"/>
              </w:rPr>
              <w:t>Размер H, мм</w:t>
            </w:r>
          </w:p>
        </w:tc>
        <w:tc>
          <w:tcPr>
            <w:tcW w:w="1076" w:type="dxa"/>
            <w:vAlign w:val="center"/>
          </w:tcPr>
          <w:p w14:paraId="35C8E68B" w14:textId="77777777" w:rsidR="00247A60" w:rsidRDefault="00247A60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05B5F">
              <w:rPr>
                <w:sz w:val="24"/>
                <w:szCs w:val="24"/>
              </w:rPr>
              <w:t>Размер L, мм</w:t>
            </w:r>
          </w:p>
        </w:tc>
        <w:tc>
          <w:tcPr>
            <w:tcW w:w="1076" w:type="dxa"/>
            <w:vAlign w:val="center"/>
          </w:tcPr>
          <w:p w14:paraId="35C8E68C" w14:textId="77777777" w:rsidR="00247A60" w:rsidRDefault="00247A60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05B5F">
              <w:rPr>
                <w:sz w:val="24"/>
                <w:szCs w:val="24"/>
              </w:rPr>
              <w:t>Размер L1, мм</w:t>
            </w:r>
          </w:p>
        </w:tc>
      </w:tr>
      <w:tr w:rsidR="00247A60" w14:paraId="35C8E697" w14:textId="77777777" w:rsidTr="0006010D">
        <w:trPr>
          <w:jc w:val="center"/>
        </w:trPr>
        <w:tc>
          <w:tcPr>
            <w:tcW w:w="1075" w:type="dxa"/>
          </w:tcPr>
          <w:p w14:paraId="35C8E68E" w14:textId="77777777" w:rsidR="00247A60" w:rsidRDefault="00247A60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47A60">
              <w:rPr>
                <w:sz w:val="24"/>
                <w:szCs w:val="24"/>
              </w:rPr>
              <w:t>ПРТ-7-1</w:t>
            </w:r>
          </w:p>
        </w:tc>
        <w:tc>
          <w:tcPr>
            <w:tcW w:w="1075" w:type="dxa"/>
            <w:vAlign w:val="center"/>
          </w:tcPr>
          <w:p w14:paraId="35C8E68F" w14:textId="77777777" w:rsidR="00247A60" w:rsidRDefault="00247A60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075" w:type="dxa"/>
            <w:vAlign w:val="center"/>
          </w:tcPr>
          <w:p w14:paraId="35C8E690" w14:textId="77777777" w:rsidR="00247A60" w:rsidRDefault="00247A60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075" w:type="dxa"/>
            <w:vAlign w:val="center"/>
          </w:tcPr>
          <w:p w14:paraId="35C8E691" w14:textId="77777777" w:rsidR="00247A60" w:rsidRDefault="00247A60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1075" w:type="dxa"/>
            <w:vAlign w:val="center"/>
          </w:tcPr>
          <w:p w14:paraId="35C8E692" w14:textId="77777777" w:rsidR="00247A60" w:rsidRDefault="00247A60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075" w:type="dxa"/>
            <w:vAlign w:val="center"/>
          </w:tcPr>
          <w:p w14:paraId="35C8E693" w14:textId="77777777" w:rsidR="00247A60" w:rsidRDefault="00247A60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076" w:type="dxa"/>
            <w:vAlign w:val="center"/>
          </w:tcPr>
          <w:p w14:paraId="35C8E694" w14:textId="77777777" w:rsidR="00247A60" w:rsidRDefault="00247A60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076" w:type="dxa"/>
            <w:vAlign w:val="center"/>
          </w:tcPr>
          <w:p w14:paraId="35C8E695" w14:textId="77777777" w:rsidR="00247A60" w:rsidRDefault="00247A60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076" w:type="dxa"/>
            <w:vAlign w:val="center"/>
          </w:tcPr>
          <w:p w14:paraId="35C8E696" w14:textId="77777777" w:rsidR="00247A60" w:rsidRDefault="00247A60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14:paraId="35C8E698" w14:textId="77777777" w:rsidR="00505B5F" w:rsidRPr="00CB6078" w:rsidRDefault="00505B5F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5C8E699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35C8E69A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35C8E69B" w14:textId="77777777" w:rsidR="008C01B4" w:rsidRPr="00A24900" w:rsidRDefault="008C01B4" w:rsidP="008C01B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35C8E69C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5C8E69D" w14:textId="77777777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5C8E69E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lastRenderedPageBreak/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5C8E69F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5C8E6A0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>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5C8E6A1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35C8E6A2" w14:textId="62A11A4A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433E1E">
        <w:rPr>
          <w:sz w:val="24"/>
          <w:szCs w:val="24"/>
        </w:rPr>
        <w:t>Россети</w:t>
      </w:r>
      <w:bookmarkStart w:id="0" w:name="_GoBack"/>
      <w:bookmarkEnd w:id="0"/>
      <w:r>
        <w:rPr>
          <w:sz w:val="24"/>
          <w:szCs w:val="24"/>
        </w:rPr>
        <w:t>»;</w:t>
      </w:r>
    </w:p>
    <w:p w14:paraId="35C8E6A3" w14:textId="023ADBF1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C2414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5C8E6A4" w14:textId="77777777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 w:rsidR="0070210C">
        <w:rPr>
          <w:sz w:val="24"/>
          <w:szCs w:val="24"/>
        </w:rPr>
        <w:t xml:space="preserve"> продукции</w:t>
      </w:r>
      <w:r w:rsidR="004D4E32" w:rsidRPr="00CB6078">
        <w:rPr>
          <w:sz w:val="24"/>
          <w:szCs w:val="24"/>
        </w:rPr>
        <w:t>.</w:t>
      </w:r>
      <w:r w:rsidR="00F66FC0" w:rsidRPr="00CB6078">
        <w:rPr>
          <w:sz w:val="24"/>
          <w:szCs w:val="24"/>
        </w:rPr>
        <w:t xml:space="preserve"> </w:t>
      </w:r>
    </w:p>
    <w:p w14:paraId="35C8E6A5" w14:textId="77777777" w:rsidR="00DE0C6D" w:rsidRPr="00F64720" w:rsidRDefault="00843900" w:rsidP="00796093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35C8E6A6" w14:textId="77777777" w:rsidR="001C72DB" w:rsidRPr="0023027D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35C8E6A7" w14:textId="77777777" w:rsidR="00F612AC" w:rsidRPr="005F2A0E" w:rsidRDefault="005F2A0E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F2A0E">
        <w:rPr>
          <w:sz w:val="24"/>
          <w:szCs w:val="24"/>
        </w:rPr>
        <w:t xml:space="preserve">ТУ 3449-109-00111120-95 </w:t>
      </w:r>
      <w:r w:rsidR="00505B5F">
        <w:rPr>
          <w:sz w:val="24"/>
          <w:szCs w:val="24"/>
        </w:rPr>
        <w:t>«</w:t>
      </w:r>
      <w:r>
        <w:rPr>
          <w:sz w:val="24"/>
          <w:szCs w:val="24"/>
        </w:rPr>
        <w:t>Звенья промежуточные</w:t>
      </w:r>
      <w:r w:rsidR="00505B5F">
        <w:rPr>
          <w:sz w:val="24"/>
          <w:szCs w:val="24"/>
        </w:rPr>
        <w:t>»</w:t>
      </w:r>
      <w:r w:rsidR="00A67559" w:rsidRPr="005F2A0E">
        <w:rPr>
          <w:sz w:val="24"/>
          <w:szCs w:val="24"/>
        </w:rPr>
        <w:t>;</w:t>
      </w:r>
    </w:p>
    <w:p w14:paraId="35C8E6A8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35C8E6A9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35C8E6AA" w14:textId="77777777"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5C8E6AB" w14:textId="77777777"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14:paraId="35C8E6AC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5C8E6AD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5C8E6AE" w14:textId="77777777"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14:paraId="35C8E6AF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35C8E6B0" w14:textId="77777777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224847">
        <w:rPr>
          <w:szCs w:val="24"/>
        </w:rPr>
        <w:t>поставки</w:t>
      </w:r>
      <w:r w:rsidR="00F92D7E" w:rsidRPr="00446A53">
        <w:rPr>
          <w:szCs w:val="24"/>
        </w:rPr>
        <w:t>.</w:t>
      </w:r>
    </w:p>
    <w:p w14:paraId="35C8E6B1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5C8E6B2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35C8E6B3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224847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5C8E6B4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5C8E6B5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35C8E6B6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35C8E6B7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5C8E6B8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5C8E6B9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35C8E6BA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35C8E6BB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5C8E6BC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35C8E6BD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35C8E6BE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35C8E6BF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5C8E6C0" w14:textId="77777777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35C8E6C1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5C8E6C2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35C8E6C3" w14:textId="77777777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5C8E6C4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5C8E6C5" w14:textId="77777777" w:rsidR="00562D55" w:rsidRPr="00CB6078" w:rsidRDefault="00562D55" w:rsidP="00451C4D">
      <w:pPr>
        <w:rPr>
          <w:sz w:val="26"/>
          <w:szCs w:val="26"/>
        </w:rPr>
      </w:pPr>
    </w:p>
    <w:p w14:paraId="35C8E6C6" w14:textId="77777777" w:rsidR="004A2665" w:rsidRPr="00CB6078" w:rsidRDefault="004A2665" w:rsidP="00451C4D">
      <w:pPr>
        <w:rPr>
          <w:sz w:val="26"/>
          <w:szCs w:val="26"/>
        </w:rPr>
      </w:pPr>
    </w:p>
    <w:p w14:paraId="35C8E6C7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5C8E6C8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35C8E6C9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C8E6CE" w14:textId="77777777" w:rsidR="00B7623B" w:rsidRDefault="00B7623B">
      <w:r>
        <w:separator/>
      </w:r>
    </w:p>
  </w:endnote>
  <w:endnote w:type="continuationSeparator" w:id="0">
    <w:p w14:paraId="35C8E6CF" w14:textId="77777777" w:rsidR="00B7623B" w:rsidRDefault="00B76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C8E6CC" w14:textId="77777777" w:rsidR="00B7623B" w:rsidRDefault="00B7623B">
      <w:r>
        <w:separator/>
      </w:r>
    </w:p>
  </w:footnote>
  <w:footnote w:type="continuationSeparator" w:id="0">
    <w:p w14:paraId="35C8E6CD" w14:textId="77777777" w:rsidR="00B7623B" w:rsidRDefault="00B762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C8E6D0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5C8E6D1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010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A26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6BCF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C784D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4847"/>
    <w:rsid w:val="0022525B"/>
    <w:rsid w:val="002252A1"/>
    <w:rsid w:val="00225815"/>
    <w:rsid w:val="00226D45"/>
    <w:rsid w:val="0023027D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A60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3E1E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C37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5B5F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A0E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10C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093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936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1B4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A8D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17F31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2140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23B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47EF0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2414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57EFB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C8E66C"/>
  <w15:docId w15:val="{89683591-7483-4C60-B3B8-2A9F5EE12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8B904B-CC54-48A3-97A1-D6BCE4FCF61D}"/>
</file>

<file path=customXml/itemProps2.xml><?xml version="1.0" encoding="utf-8"?>
<ds:datastoreItem xmlns:ds="http://schemas.openxmlformats.org/officeDocument/2006/customXml" ds:itemID="{409CBCEB-FC36-45D6-A91F-52D9AA31367F}"/>
</file>

<file path=customXml/itemProps3.xml><?xml version="1.0" encoding="utf-8"?>
<ds:datastoreItem xmlns:ds="http://schemas.openxmlformats.org/officeDocument/2006/customXml" ds:itemID="{32351701-BE0F-4884-902A-E56AADB93D06}"/>
</file>

<file path=customXml/itemProps4.xml><?xml version="1.0" encoding="utf-8"?>
<ds:datastoreItem xmlns:ds="http://schemas.openxmlformats.org/officeDocument/2006/customXml" ds:itemID="{866FAD89-9B49-4F7B-8FCC-EF47326E2DE3}"/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18</TotalTime>
  <Pages>4</Pages>
  <Words>1196</Words>
  <Characters>6818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7999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17</cp:revision>
  <cp:lastPrinted>2010-09-30T13:29:00Z</cp:lastPrinted>
  <dcterms:created xsi:type="dcterms:W3CDTF">2015-04-13T12:08:00Z</dcterms:created>
  <dcterms:modified xsi:type="dcterms:W3CDTF">2015-09-02T12:03:00Z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